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6E597" w14:textId="77777777" w:rsidR="00B34830" w:rsidRDefault="00B34830" w:rsidP="00B348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WARNER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DE28D20" w14:textId="77777777" w:rsidR="00B34830" w:rsidRDefault="00B34830" w:rsidP="00B348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74CD219" w14:textId="77777777" w:rsidR="00B34830" w:rsidRDefault="00B34830" w:rsidP="00B348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25023F" w14:textId="77777777" w:rsidR="00B34830" w:rsidRDefault="00B34830" w:rsidP="00B348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D3D358" w14:textId="77777777" w:rsidR="00B34830" w:rsidRDefault="00B34830" w:rsidP="00B3483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85FDA78" w14:textId="77777777" w:rsidR="00B34830" w:rsidRDefault="00B34830" w:rsidP="00B3483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04CFF0A" w14:textId="77777777" w:rsidR="00B34830" w:rsidRDefault="00B34830" w:rsidP="00B3483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4E10D7B" w14:textId="77777777" w:rsidR="00B34830" w:rsidRDefault="00B34830" w:rsidP="00B348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F0246" w14:textId="77777777" w:rsidR="00B34830" w:rsidRDefault="00B34830" w:rsidP="00B348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97020E" w14:textId="77777777" w:rsidR="00B34830" w:rsidRDefault="00B34830" w:rsidP="00B348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699476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3220" w14:textId="77777777" w:rsidR="00B34830" w:rsidRDefault="00B34830" w:rsidP="009139A6">
      <w:r>
        <w:separator/>
      </w:r>
    </w:p>
  </w:endnote>
  <w:endnote w:type="continuationSeparator" w:id="0">
    <w:p w14:paraId="0B804BD3" w14:textId="77777777" w:rsidR="00B34830" w:rsidRDefault="00B348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62E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FA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E1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C95E" w14:textId="77777777" w:rsidR="00B34830" w:rsidRDefault="00B34830" w:rsidP="009139A6">
      <w:r>
        <w:separator/>
      </w:r>
    </w:p>
  </w:footnote>
  <w:footnote w:type="continuationSeparator" w:id="0">
    <w:p w14:paraId="02CFD0C6" w14:textId="77777777" w:rsidR="00B34830" w:rsidRDefault="00B348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52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88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218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830"/>
    <w:rsid w:val="000666E0"/>
    <w:rsid w:val="002510B7"/>
    <w:rsid w:val="005C130B"/>
    <w:rsid w:val="00826F5C"/>
    <w:rsid w:val="009139A6"/>
    <w:rsid w:val="009448BB"/>
    <w:rsid w:val="00A3176C"/>
    <w:rsid w:val="00AE65F8"/>
    <w:rsid w:val="00B3483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B9109"/>
  <w15:chartTrackingRefBased/>
  <w15:docId w15:val="{5D44831C-43C7-412B-A51C-E91AC6838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2022-03-17T19:52:00Z</dcterms:created>
  <dcterms:modified xsi:type="dcterms:W3CDTF">2022-03-17T19:52:00Z</dcterms:modified>
</cp:coreProperties>
</file>